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A2146" w14:textId="3278AE11" w:rsidR="00BA00AB" w:rsidRDefault="00221C8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</w:t>
      </w:r>
      <w:r w:rsidR="00F01C00">
        <w:rPr>
          <w:rFonts w:cs="Times New Roman"/>
          <w:szCs w:val="24"/>
          <w:u w:val="single"/>
        </w:rPr>
        <w:t xml:space="preserve"> WESTERCOTE</w:t>
      </w:r>
      <w:r w:rsidR="00F01C00">
        <w:rPr>
          <w:rFonts w:cs="Times New Roman"/>
          <w:szCs w:val="24"/>
        </w:rPr>
        <w:t xml:space="preserve">      (fl.1439)</w:t>
      </w:r>
    </w:p>
    <w:p w14:paraId="7E0907B4" w14:textId="3215F38B" w:rsidR="00F01C00" w:rsidRDefault="00F01C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 Sheriff’s servant.</w:t>
      </w:r>
    </w:p>
    <w:p w14:paraId="0F2CE23B" w14:textId="47EFB6E4" w:rsidR="00F01C00" w:rsidRDefault="00F01C00" w:rsidP="009139A6">
      <w:pPr>
        <w:pStyle w:val="NoSpacing"/>
        <w:rPr>
          <w:rFonts w:cs="Times New Roman"/>
          <w:szCs w:val="24"/>
        </w:rPr>
      </w:pPr>
    </w:p>
    <w:p w14:paraId="52483147" w14:textId="36975293" w:rsidR="00F01C00" w:rsidRDefault="00F01C00" w:rsidP="009139A6">
      <w:pPr>
        <w:pStyle w:val="NoSpacing"/>
        <w:rPr>
          <w:rFonts w:cs="Times New Roman"/>
          <w:szCs w:val="24"/>
        </w:rPr>
      </w:pPr>
    </w:p>
    <w:p w14:paraId="6647ACD0" w14:textId="42AF3398" w:rsidR="00F01C00" w:rsidRDefault="00F01C0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Sep.1439</w:t>
      </w:r>
      <w:r>
        <w:rPr>
          <w:rFonts w:cs="Times New Roman"/>
          <w:szCs w:val="24"/>
        </w:rPr>
        <w:tab/>
        <w:t xml:space="preserve">He was dismissed for an </w:t>
      </w:r>
      <w:proofErr w:type="gramStart"/>
      <w:r>
        <w:rPr>
          <w:rFonts w:cs="Times New Roman"/>
          <w:szCs w:val="24"/>
        </w:rPr>
        <w:t>unspecified offences</w:t>
      </w:r>
      <w:proofErr w:type="gramEnd"/>
      <w:r>
        <w:rPr>
          <w:rFonts w:cs="Times New Roman"/>
          <w:szCs w:val="24"/>
        </w:rPr>
        <w:t>.</w:t>
      </w:r>
    </w:p>
    <w:p w14:paraId="4E09F976" w14:textId="77777777" w:rsidR="00F01C00" w:rsidRDefault="00F01C00" w:rsidP="00F01C0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FB40A97" w14:textId="5D6104A2" w:rsidR="00F01C00" w:rsidRDefault="00F01C00" w:rsidP="00F01C0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p.110</w:t>
      </w:r>
      <w:r>
        <w:rPr>
          <w:rFonts w:eastAsia="Times New Roman" w:cs="Times New Roman"/>
          <w:szCs w:val="24"/>
        </w:rPr>
        <w:t xml:space="preserve"> n.2</w:t>
      </w:r>
      <w:r>
        <w:rPr>
          <w:rFonts w:eastAsia="Times New Roman" w:cs="Times New Roman"/>
          <w:szCs w:val="24"/>
        </w:rPr>
        <w:t>)</w:t>
      </w:r>
    </w:p>
    <w:p w14:paraId="6907442E" w14:textId="77777777" w:rsidR="00F01C00" w:rsidRDefault="00F01C00" w:rsidP="00F01C00">
      <w:pPr>
        <w:pStyle w:val="NoSpacing"/>
        <w:rPr>
          <w:rFonts w:eastAsia="Times New Roman" w:cs="Times New Roman"/>
          <w:szCs w:val="24"/>
        </w:rPr>
      </w:pPr>
    </w:p>
    <w:p w14:paraId="56CF8654" w14:textId="77777777" w:rsidR="00F01C00" w:rsidRDefault="00F01C00" w:rsidP="00F01C00">
      <w:pPr>
        <w:pStyle w:val="NoSpacing"/>
        <w:rPr>
          <w:rFonts w:eastAsia="Times New Roman" w:cs="Times New Roman"/>
          <w:szCs w:val="24"/>
        </w:rPr>
      </w:pPr>
    </w:p>
    <w:p w14:paraId="72613AC0" w14:textId="77777777" w:rsidR="00F01C00" w:rsidRPr="0000688A" w:rsidRDefault="00F01C00" w:rsidP="00F01C0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22 February 2023</w:t>
      </w:r>
    </w:p>
    <w:p w14:paraId="565B2728" w14:textId="1717C9B8" w:rsidR="00F01C00" w:rsidRPr="00F01C00" w:rsidRDefault="00F01C00" w:rsidP="009139A6">
      <w:pPr>
        <w:pStyle w:val="NoSpacing"/>
        <w:rPr>
          <w:rFonts w:cs="Times New Roman"/>
          <w:szCs w:val="24"/>
        </w:rPr>
      </w:pPr>
    </w:p>
    <w:sectPr w:rsidR="00F01C00" w:rsidRPr="00F01C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60E4" w14:textId="77777777" w:rsidR="00F01C00" w:rsidRDefault="00F01C00" w:rsidP="009139A6">
      <w:r>
        <w:separator/>
      </w:r>
    </w:p>
  </w:endnote>
  <w:endnote w:type="continuationSeparator" w:id="0">
    <w:p w14:paraId="7AA9B393" w14:textId="77777777" w:rsidR="00F01C00" w:rsidRDefault="00F01C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80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3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B9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6415" w14:textId="77777777" w:rsidR="00F01C00" w:rsidRDefault="00F01C00" w:rsidP="009139A6">
      <w:r>
        <w:separator/>
      </w:r>
    </w:p>
  </w:footnote>
  <w:footnote w:type="continuationSeparator" w:id="0">
    <w:p w14:paraId="2AC4EEFB" w14:textId="77777777" w:rsidR="00F01C00" w:rsidRDefault="00F01C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5DB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B8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AA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00"/>
    <w:rsid w:val="000666E0"/>
    <w:rsid w:val="00221C8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1C0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E9F66"/>
  <w15:chartTrackingRefBased/>
  <w15:docId w15:val="{45FE75D0-743F-49D9-922F-F2533644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2023-02-22T15:50:00Z</dcterms:created>
  <dcterms:modified xsi:type="dcterms:W3CDTF">2023-02-22T15:55:00Z</dcterms:modified>
</cp:coreProperties>
</file>